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1A35" w:rsidR="00E54B79" w:rsidP="00F53B30" w:rsidRDefault="00415AD2" w14:paraId="33b6187" w14:textId="33b6187">
      <w:pPr>
        <w:jc w:val="right"/>
        <w15:collapsed w:val="false"/>
      </w:pPr>
      <w:bookmarkStart w:name="_GoBack" w:id="0"/>
      <w:bookmarkEnd w:id="0"/>
      <w:proofErr w:type="spellStart"/>
      <w:r>
        <w:t>70</w:t>
      </w:r>
      <w:proofErr w:type="spellEnd"/>
      <w:r w:rsidR="004E05C0">
        <w:t>. St-</w:t>
      </w:r>
      <w:proofErr w:type="spellStart"/>
      <w:r w:rsidR="003F5B51">
        <w:t>1331</w:t>
      </w:r>
      <w:proofErr w:type="spellEnd"/>
      <w:r w:rsidR="003F5B51">
        <w:t>/</w:t>
      </w:r>
      <w:proofErr w:type="spellStart"/>
      <w:r w:rsidR="003F5B51">
        <w:t>2019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8"/>
        <w:gridCol w:w="3400"/>
        <w:gridCol w:w="2780"/>
      </w:tblGrid>
      <w:tr w:rsidRPr="000C1A35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F53B30" w:rsidRDefault="00E54B79">
            <w:pPr>
              <w:jc w:val="center"/>
              <w:rPr>
                <w:bCs/>
              </w:rPr>
            </w:pPr>
            <w:r w:rsidRPr="000C1A35">
              <w:rPr>
                <w:bCs/>
              </w:rPr>
              <w:t>REPUBLIKA HRVATSKA</w:t>
            </w:r>
          </w:p>
          <w:p w:rsidRPr="000C1A35" w:rsidR="00E54B79" w:rsidP="00F53B30" w:rsidRDefault="00E54B79">
            <w:pPr>
              <w:jc w:val="center"/>
              <w:rPr>
                <w:bCs/>
              </w:rPr>
            </w:pPr>
            <w:r w:rsidRPr="000C1A35">
              <w:rPr>
                <w:bCs/>
              </w:rPr>
              <w:t>TRGOVAČKI SUD U ZAGREBU</w:t>
            </w:r>
          </w:p>
          <w:p w:rsidRPr="000C1A35" w:rsidR="00E54B79" w:rsidP="00E54B79" w:rsidRDefault="00E54B79">
            <w:pPr>
              <w:jc w:val="center"/>
              <w:rPr>
                <w:bCs/>
              </w:rPr>
            </w:pPr>
            <w:r w:rsidRPr="000C1A35">
              <w:rPr>
                <w:bCs/>
              </w:rPr>
              <w:t xml:space="preserve">Amruševa 2/II Zagreb </w:t>
            </w:r>
          </w:p>
          <w:p w:rsidRPr="000C1A35" w:rsidR="0033418F" w:rsidP="00E54B79" w:rsidRDefault="0033418F">
            <w:pPr>
              <w:jc w:val="center"/>
              <w:rPr>
                <w:bCs/>
              </w:rPr>
            </w:pPr>
          </w:p>
          <w:p w:rsidRPr="000C1A35" w:rsidR="0033418F" w:rsidP="00E54B79" w:rsidRDefault="0033418F">
            <w:pPr>
              <w:jc w:val="center"/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E54B79" w:rsidRDefault="00E54B79">
            <w:pPr>
              <w:jc w:val="center"/>
            </w:pP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6C4DBB" w:rsidRDefault="00E54B79"/>
        </w:tc>
      </w:tr>
      <w:tr w:rsidRPr="000C1A35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E54B79" w:rsidRDefault="00E54B79">
            <w:pPr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AE1" w:rsidP="00E54B79" w:rsidRDefault="003E2AE1">
            <w:pPr>
              <w:jc w:val="center"/>
              <w:rPr>
                <w:bCs/>
              </w:rPr>
            </w:pPr>
          </w:p>
          <w:p w:rsidRPr="000C1A35" w:rsidR="00E54B79" w:rsidP="00E54B79" w:rsidRDefault="00E54B79">
            <w:pPr>
              <w:jc w:val="center"/>
              <w:rPr>
                <w:bCs/>
              </w:rPr>
            </w:pPr>
            <w:r w:rsidRPr="000C1A35">
              <w:rPr>
                <w:bCs/>
              </w:rPr>
              <w:t xml:space="preserve">SLUŽBENA  BILJEŠKA </w:t>
            </w:r>
          </w:p>
          <w:p w:rsidRPr="000C1A35" w:rsidR="00E54B79" w:rsidP="00E54B79" w:rsidRDefault="00E54B79">
            <w:pPr>
              <w:jc w:val="center"/>
            </w:pPr>
          </w:p>
          <w:p w:rsidRPr="000C1A35" w:rsidR="00E54B79" w:rsidP="00E54B79" w:rsidRDefault="00E54B79">
            <w:pPr>
              <w:jc w:val="center"/>
            </w:pPr>
            <w:r w:rsidRPr="000C1A35">
              <w:t xml:space="preserve">Sačinjena dana </w:t>
            </w:r>
          </w:p>
          <w:p w:rsidRPr="000C1A35" w:rsidR="00E54B79" w:rsidP="00E54B79" w:rsidRDefault="00E54B79">
            <w:pPr>
              <w:jc w:val="center"/>
            </w:pPr>
          </w:p>
          <w:p w:rsidRPr="000C1A35" w:rsidR="00D26699" w:rsidP="00D26699" w:rsidRDefault="000155E4">
            <w:pPr>
              <w:pStyle w:val="Odlomakpopisa"/>
            </w:pPr>
            <w:proofErr w:type="spellStart"/>
            <w:r>
              <w:t>30</w:t>
            </w:r>
            <w:proofErr w:type="spellEnd"/>
            <w:r w:rsidR="00415AD2">
              <w:t xml:space="preserve">. siječnja </w:t>
            </w:r>
            <w:proofErr w:type="spellStart"/>
            <w:r w:rsidR="00415AD2">
              <w:t>2020</w:t>
            </w:r>
            <w:proofErr w:type="spellEnd"/>
            <w:r w:rsidR="004E05C0">
              <w:t>.</w:t>
            </w:r>
          </w:p>
          <w:p w:rsidRPr="000C1A35" w:rsidR="00E54B79" w:rsidP="003F5B51" w:rsidRDefault="00E54B79">
            <w:pPr>
              <w:jc w:val="center"/>
            </w:pPr>
            <w:r w:rsidRPr="000C1A35">
              <w:t xml:space="preserve">u  </w:t>
            </w:r>
            <w:proofErr w:type="spellStart"/>
            <w:r w:rsidR="003F5B51">
              <w:t>11</w:t>
            </w:r>
            <w:proofErr w:type="spellEnd"/>
            <w:r w:rsidR="004E05C0">
              <w:t>,</w:t>
            </w:r>
            <w:proofErr w:type="spellStart"/>
            <w:r w:rsidR="009A2594">
              <w:t>0</w:t>
            </w:r>
            <w:r w:rsidR="004E05C0">
              <w:t>0</w:t>
            </w:r>
            <w:proofErr w:type="spellEnd"/>
            <w:r w:rsidRPr="000C1A35" w:rsidR="006A30A4">
              <w:t xml:space="preserve"> </w:t>
            </w:r>
            <w:r w:rsidRPr="000C1A35">
              <w:t xml:space="preserve">sati </w:t>
            </w: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E54B79" w:rsidRDefault="00E54B79"/>
        </w:tc>
      </w:tr>
    </w:tbl>
    <w:p w:rsidRPr="000C1A35" w:rsidR="00E54B79" w:rsidP="00E54B79" w:rsidRDefault="00E54B79"/>
    <w:p w:rsidRPr="000C1A35" w:rsidR="00E54B79" w:rsidP="00E54B79" w:rsidRDefault="00E54B79"/>
    <w:p w:rsidRPr="000C1A35" w:rsidR="00E54B79" w:rsidP="00E54B79" w:rsidRDefault="00E54B79"/>
    <w:p w:rsidRPr="000C1A35" w:rsidR="006A30A4" w:rsidP="003F5B51" w:rsidRDefault="004E05C0">
      <w:pPr>
        <w:pStyle w:val="Bezproreda"/>
        <w:jc w:val="both"/>
        <w:rPr>
          <w:bCs/>
        </w:rPr>
      </w:pPr>
      <w:r>
        <w:rPr>
          <w:bCs/>
        </w:rPr>
        <w:t xml:space="preserve"> </w:t>
      </w:r>
      <w:r w:rsidR="009722C4">
        <w:rPr>
          <w:bCs/>
        </w:rPr>
        <w:tab/>
      </w:r>
      <w:r>
        <w:rPr>
          <w:bCs/>
        </w:rPr>
        <w:t xml:space="preserve">U </w:t>
      </w:r>
      <w:r w:rsidRPr="00AC6DB1" w:rsidR="003F5B51">
        <w:rPr>
          <w:szCs w:val="24"/>
          <w:lang w:val="pt-BR"/>
        </w:rPr>
        <w:t xml:space="preserve">stečajnom postupku nad dužnikom </w:t>
      </w:r>
      <w:r w:rsidRPr="004F089C" w:rsidR="003F5B51">
        <w:rPr>
          <w:szCs w:val="24"/>
          <w:lang w:val="pt-BR"/>
        </w:rPr>
        <w:t>Steča</w:t>
      </w:r>
      <w:r w:rsidR="003F5B51">
        <w:rPr>
          <w:szCs w:val="24"/>
          <w:lang w:val="pt-BR"/>
        </w:rPr>
        <w:t xml:space="preserve">jne mase iza SOKOL - KIM d.o.o. u stečaju, OIB: 86284156925 </w:t>
      </w:r>
      <w:r w:rsidRPr="000E02D2" w:rsidR="003F5B51">
        <w:rPr>
          <w:szCs w:val="24"/>
          <w:lang w:val="pt-BR"/>
        </w:rPr>
        <w:t>Zagreb,</w:t>
      </w:r>
      <w:r w:rsidR="003F5B51">
        <w:rPr>
          <w:szCs w:val="24"/>
          <w:lang w:val="pt-BR"/>
        </w:rPr>
        <w:t xml:space="preserve"> Radnička cesta 52 zastupano po stečajnom upravitelju Stjepanu Lović iz Zagreba, Radnička cesta 52.</w:t>
      </w:r>
    </w:p>
    <w:p w:rsidR="009722C4" w:rsidP="009722C4" w:rsidRDefault="009722C4">
      <w:pPr>
        <w:pStyle w:val="Default"/>
      </w:pPr>
    </w:p>
    <w:p w:rsidRPr="00AC7BFC" w:rsidR="003F5B51" w:rsidP="003F5B51" w:rsidRDefault="009722C4">
      <w:pPr>
        <w:jc w:val="both"/>
      </w:pPr>
      <w:r>
        <w:rPr>
          <w:bCs/>
        </w:rPr>
        <w:tab/>
      </w:r>
      <w:r w:rsidR="003F5B51">
        <w:rPr>
          <w:bCs/>
        </w:rPr>
        <w:t>Ispitno i izvještajno r</w:t>
      </w:r>
      <w:r w:rsidRPr="003F5B51" w:rsidR="00415AD2">
        <w:rPr>
          <w:bCs/>
        </w:rPr>
        <w:t xml:space="preserve">očište </w:t>
      </w:r>
      <w:r w:rsidRPr="003F5B51" w:rsidR="003F5B51">
        <w:rPr>
          <w:noProof/>
        </w:rPr>
        <w:t xml:space="preserve">na kojem će se ispitati prijavljene tražbine </w:t>
      </w:r>
      <w:r w:rsidR="003F5B51">
        <w:rPr>
          <w:noProof/>
        </w:rPr>
        <w:t xml:space="preserve"> </w:t>
      </w:r>
      <w:r w:rsidRPr="003F5B51" w:rsidR="003F5B51">
        <w:rPr>
          <w:noProof/>
        </w:rPr>
        <w:t xml:space="preserve">određeno za </w:t>
      </w:r>
      <w:r w:rsidR="003F5B51">
        <w:rPr>
          <w:noProof/>
        </w:rPr>
        <w:t>dan</w:t>
      </w:r>
      <w:r w:rsidRPr="003F5B51" w:rsidR="003F5B51">
        <w:rPr>
          <w:noProof/>
        </w:rPr>
        <w:t xml:space="preserve"> </w:t>
      </w:r>
      <w:r w:rsidRPr="003F5B51" w:rsidR="003F5B51">
        <w:rPr>
          <w:b/>
          <w:noProof/>
        </w:rPr>
        <w:t>4.veljače 2020. u 10,00</w:t>
      </w:r>
      <w:r w:rsidR="003F5B51">
        <w:rPr>
          <w:b/>
          <w:noProof/>
        </w:rPr>
        <w:t xml:space="preserve"> i 10,30</w:t>
      </w:r>
      <w:r w:rsidR="003F5B51">
        <w:rPr>
          <w:noProof/>
        </w:rPr>
        <w:t xml:space="preserve"> </w:t>
      </w:r>
      <w:r w:rsidRPr="003F5B51" w:rsidR="003F5B51">
        <w:rPr>
          <w:b/>
          <w:noProof/>
        </w:rPr>
        <w:t>sati</w:t>
      </w:r>
      <w:r w:rsidR="003F5B51">
        <w:rPr>
          <w:noProof/>
        </w:rPr>
        <w:t xml:space="preserve"> </w:t>
      </w:r>
      <w:r w:rsidRPr="00AC7BFC" w:rsidR="003F5B51">
        <w:t xml:space="preserve">neće se održati radi bolesti suca. </w:t>
      </w:r>
    </w:p>
    <w:p w:rsidRPr="003F5B51" w:rsidR="003F5B51" w:rsidP="00D26699" w:rsidRDefault="003F5B51">
      <w:pPr>
        <w:jc w:val="both"/>
      </w:pPr>
    </w:p>
    <w:p w:rsidR="00E54B79" w:rsidP="00E54B79" w:rsidRDefault="009722C4">
      <w:r>
        <w:t xml:space="preserve"> </w:t>
      </w:r>
    </w:p>
    <w:p w:rsidR="003F5B51" w:rsidP="003F5B51" w:rsidRDefault="003F5B51">
      <w:r>
        <w:t xml:space="preserve">O navedenom je telefonski obaviješten stečajni upravitelj Stjepan </w:t>
      </w:r>
      <w:proofErr w:type="spellStart"/>
      <w:r>
        <w:t>Lović</w:t>
      </w:r>
      <w:proofErr w:type="spellEnd"/>
      <w:r>
        <w:t>.</w:t>
      </w:r>
    </w:p>
    <w:p w:rsidR="00C756B9" w:rsidP="00E54B79" w:rsidRDefault="00C756B9"/>
    <w:p w:rsidRPr="000C1A35" w:rsidR="00C756B9" w:rsidP="00E54B79" w:rsidRDefault="00C756B9"/>
    <w:p w:rsidRPr="000C1A35" w:rsidR="00E54B79" w:rsidP="00E54B79" w:rsidRDefault="00E54B79"/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0C1A35" w:rsidR="00E54B79" w:rsidTr="004E05C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E54B79" w:rsidRDefault="00E54B79"/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C1A35" w:rsidR="0033418F" w:rsidP="004E05C0" w:rsidRDefault="00E54B79">
            <w:pPr>
              <w:jc w:val="right"/>
              <w:rPr>
                <w:bCs/>
              </w:rPr>
            </w:pPr>
            <w:r w:rsidRPr="000C1A35">
              <w:rPr>
                <w:bCs/>
              </w:rPr>
              <w:t>Zapisničar: </w:t>
            </w:r>
          </w:p>
          <w:p w:rsidR="00E54B79" w:rsidP="004E05C0" w:rsidRDefault="00415AD2">
            <w:pPr>
              <w:jc w:val="right"/>
              <w:rPr>
                <w:bCs/>
              </w:rPr>
            </w:pPr>
            <w:r>
              <w:rPr>
                <w:bCs/>
              </w:rPr>
              <w:t xml:space="preserve">Mirjana Gašparić </w:t>
            </w:r>
          </w:p>
          <w:p w:rsidR="005D6916" w:rsidP="004E05C0" w:rsidRDefault="005D6916">
            <w:pPr>
              <w:jc w:val="right"/>
              <w:rPr>
                <w:bCs/>
              </w:rPr>
            </w:pPr>
          </w:p>
          <w:p w:rsidRPr="000C1A35" w:rsidR="005D6916" w:rsidP="004E05C0" w:rsidRDefault="005D6916">
            <w:pPr>
              <w:jc w:val="right"/>
              <w:rPr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C1A35" w:rsidR="00E54B79" w:rsidP="004E05C0" w:rsidRDefault="00E54B79">
            <w:pPr>
              <w:jc w:val="right"/>
            </w:pPr>
          </w:p>
        </w:tc>
      </w:tr>
    </w:tbl>
    <w:p w:rsidR="002B7BB4" w:rsidP="002B7BB4" w:rsidRDefault="004E05C0">
      <w:pPr>
        <w:jc w:val="right"/>
      </w:pPr>
      <w:r>
        <w:t xml:space="preserve"> </w:t>
      </w:r>
    </w:p>
    <w:sectPr w:rsidR="002B7BB4" w:rsidSect="00302849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A2EAB" w:rsidRDefault="000A2EAB">
      <w:r>
        <w:separator/>
      </w:r>
    </w:p>
  </w:endnote>
  <w:endnote w:type="continuationSeparator" w:id="0">
    <w:p w:rsidR="000A2EAB" w:rsidRDefault="000A2EA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A2EAB" w:rsidRDefault="000A2EAB">
      <w:r>
        <w:separator/>
      </w:r>
    </w:p>
  </w:footnote>
  <w:footnote w:type="continuationSeparator" w:id="0">
    <w:p w:rsidR="000A2EAB" w:rsidRDefault="000A2EA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8E046A">
      <w:t xml:space="preserve">91. </w:t>
    </w:r>
    <w:r w:rsidR="00F260B2">
      <w:t>P-</w:t>
    </w:r>
    <w:r w:rsidR="007D33B9">
      <w:t>2418/12.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9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0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4">
    <w:nsid w:val="756A3B8D"/>
    <w:multiLevelType w:val="hybridMultilevel"/>
    <w:tmpl w:val="14C4F242"/>
    <w:lvl w:ilvl="0" w:tplc="4B4E7B3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6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5E4"/>
    <w:rsid w:val="00015A2F"/>
    <w:rsid w:val="00015FD4"/>
    <w:rsid w:val="000160E5"/>
    <w:rsid w:val="00022755"/>
    <w:rsid w:val="0002312C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10CA"/>
    <w:rsid w:val="000A1DA9"/>
    <w:rsid w:val="000A2EAB"/>
    <w:rsid w:val="000A4A3D"/>
    <w:rsid w:val="000A697D"/>
    <w:rsid w:val="000B0152"/>
    <w:rsid w:val="000B5305"/>
    <w:rsid w:val="000C1A35"/>
    <w:rsid w:val="000C5B59"/>
    <w:rsid w:val="000C61BC"/>
    <w:rsid w:val="000D7001"/>
    <w:rsid w:val="000E4416"/>
    <w:rsid w:val="000E4881"/>
    <w:rsid w:val="000F0053"/>
    <w:rsid w:val="000F27B2"/>
    <w:rsid w:val="0010167E"/>
    <w:rsid w:val="00101B04"/>
    <w:rsid w:val="00101D97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6F7E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316E"/>
    <w:rsid w:val="001A0C1F"/>
    <w:rsid w:val="001A15B2"/>
    <w:rsid w:val="001B0B52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3A27"/>
    <w:rsid w:val="002079C2"/>
    <w:rsid w:val="00211058"/>
    <w:rsid w:val="00213C2C"/>
    <w:rsid w:val="002224BB"/>
    <w:rsid w:val="00223CB7"/>
    <w:rsid w:val="00224C82"/>
    <w:rsid w:val="0022601E"/>
    <w:rsid w:val="00232C4E"/>
    <w:rsid w:val="00240BC4"/>
    <w:rsid w:val="00247D93"/>
    <w:rsid w:val="00250A5B"/>
    <w:rsid w:val="002534B2"/>
    <w:rsid w:val="002552EE"/>
    <w:rsid w:val="0025548C"/>
    <w:rsid w:val="002568F0"/>
    <w:rsid w:val="00265752"/>
    <w:rsid w:val="002664A0"/>
    <w:rsid w:val="00271E42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B7BB4"/>
    <w:rsid w:val="002C517B"/>
    <w:rsid w:val="002C5921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2289"/>
    <w:rsid w:val="0032629E"/>
    <w:rsid w:val="003269CF"/>
    <w:rsid w:val="00326DE8"/>
    <w:rsid w:val="003328D3"/>
    <w:rsid w:val="0033418F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4CE2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D6382"/>
    <w:rsid w:val="003E2AE1"/>
    <w:rsid w:val="003E425C"/>
    <w:rsid w:val="003E6EF6"/>
    <w:rsid w:val="003E7652"/>
    <w:rsid w:val="003F3A34"/>
    <w:rsid w:val="003F5A1E"/>
    <w:rsid w:val="003F5B51"/>
    <w:rsid w:val="003F647D"/>
    <w:rsid w:val="00403B47"/>
    <w:rsid w:val="0041301B"/>
    <w:rsid w:val="00415ACF"/>
    <w:rsid w:val="00415AD2"/>
    <w:rsid w:val="004208A7"/>
    <w:rsid w:val="004253D8"/>
    <w:rsid w:val="0042748C"/>
    <w:rsid w:val="004340C0"/>
    <w:rsid w:val="00440EAB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683D"/>
    <w:rsid w:val="004C7380"/>
    <w:rsid w:val="004D35E1"/>
    <w:rsid w:val="004D5228"/>
    <w:rsid w:val="004E05C0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6916"/>
    <w:rsid w:val="005D76D9"/>
    <w:rsid w:val="005F04FF"/>
    <w:rsid w:val="005F4233"/>
    <w:rsid w:val="005F7517"/>
    <w:rsid w:val="005F79AC"/>
    <w:rsid w:val="006010A0"/>
    <w:rsid w:val="006016D7"/>
    <w:rsid w:val="00601F2A"/>
    <w:rsid w:val="00602AC3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5FE8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30A4"/>
    <w:rsid w:val="006B023D"/>
    <w:rsid w:val="006B3B79"/>
    <w:rsid w:val="006C0093"/>
    <w:rsid w:val="006C04C5"/>
    <w:rsid w:val="006C0929"/>
    <w:rsid w:val="006C3C1F"/>
    <w:rsid w:val="006C4DBB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669ED"/>
    <w:rsid w:val="00773CA1"/>
    <w:rsid w:val="00775D1E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6524"/>
    <w:rsid w:val="007C20A1"/>
    <w:rsid w:val="007C2C2A"/>
    <w:rsid w:val="007C3982"/>
    <w:rsid w:val="007C7C7A"/>
    <w:rsid w:val="007D33B9"/>
    <w:rsid w:val="007D4F0C"/>
    <w:rsid w:val="007D63C6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6EAD"/>
    <w:rsid w:val="00833AE5"/>
    <w:rsid w:val="00837696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6310"/>
    <w:rsid w:val="0089793E"/>
    <w:rsid w:val="008A1C6A"/>
    <w:rsid w:val="008A46D3"/>
    <w:rsid w:val="008A5B30"/>
    <w:rsid w:val="008B0A1B"/>
    <w:rsid w:val="008B362D"/>
    <w:rsid w:val="008C0618"/>
    <w:rsid w:val="008C3242"/>
    <w:rsid w:val="008C73A5"/>
    <w:rsid w:val="008D0D5F"/>
    <w:rsid w:val="008E046A"/>
    <w:rsid w:val="008E0CF9"/>
    <w:rsid w:val="008E3162"/>
    <w:rsid w:val="008E330C"/>
    <w:rsid w:val="008E53DA"/>
    <w:rsid w:val="008E5ACC"/>
    <w:rsid w:val="008F3D81"/>
    <w:rsid w:val="008F5C28"/>
    <w:rsid w:val="008F63F0"/>
    <w:rsid w:val="008F715C"/>
    <w:rsid w:val="00902F76"/>
    <w:rsid w:val="00903A12"/>
    <w:rsid w:val="009060A6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525B"/>
    <w:rsid w:val="00960DA8"/>
    <w:rsid w:val="00971E13"/>
    <w:rsid w:val="009722C4"/>
    <w:rsid w:val="00973331"/>
    <w:rsid w:val="00975C99"/>
    <w:rsid w:val="00976D98"/>
    <w:rsid w:val="0098753D"/>
    <w:rsid w:val="00987BFC"/>
    <w:rsid w:val="009943E8"/>
    <w:rsid w:val="00996401"/>
    <w:rsid w:val="009A0585"/>
    <w:rsid w:val="009A2594"/>
    <w:rsid w:val="009A3AE1"/>
    <w:rsid w:val="009A4C72"/>
    <w:rsid w:val="009B12CB"/>
    <w:rsid w:val="009B21B3"/>
    <w:rsid w:val="009B2503"/>
    <w:rsid w:val="009B2BC8"/>
    <w:rsid w:val="009C0C73"/>
    <w:rsid w:val="009C2A00"/>
    <w:rsid w:val="009D485A"/>
    <w:rsid w:val="009D49B7"/>
    <w:rsid w:val="009D6000"/>
    <w:rsid w:val="009D7E02"/>
    <w:rsid w:val="009E2389"/>
    <w:rsid w:val="009E531B"/>
    <w:rsid w:val="00A03709"/>
    <w:rsid w:val="00A11B07"/>
    <w:rsid w:val="00A14F87"/>
    <w:rsid w:val="00A1689E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76E2"/>
    <w:rsid w:val="00AA78C3"/>
    <w:rsid w:val="00AB3607"/>
    <w:rsid w:val="00AB64CE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15EBC"/>
    <w:rsid w:val="00B2203F"/>
    <w:rsid w:val="00B2459E"/>
    <w:rsid w:val="00B32A2E"/>
    <w:rsid w:val="00B32BCC"/>
    <w:rsid w:val="00B42611"/>
    <w:rsid w:val="00B4472E"/>
    <w:rsid w:val="00B57FBD"/>
    <w:rsid w:val="00B636B2"/>
    <w:rsid w:val="00B6458C"/>
    <w:rsid w:val="00B656BD"/>
    <w:rsid w:val="00B66B93"/>
    <w:rsid w:val="00B7159F"/>
    <w:rsid w:val="00B8025E"/>
    <w:rsid w:val="00B83677"/>
    <w:rsid w:val="00B84C1A"/>
    <w:rsid w:val="00B90F18"/>
    <w:rsid w:val="00B9107B"/>
    <w:rsid w:val="00B953CC"/>
    <w:rsid w:val="00B96B0E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5D46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677"/>
    <w:rsid w:val="00C22D3F"/>
    <w:rsid w:val="00C43CF0"/>
    <w:rsid w:val="00C43E55"/>
    <w:rsid w:val="00C456E0"/>
    <w:rsid w:val="00C46107"/>
    <w:rsid w:val="00C47BE8"/>
    <w:rsid w:val="00C5174E"/>
    <w:rsid w:val="00C5294C"/>
    <w:rsid w:val="00C55805"/>
    <w:rsid w:val="00C55EE8"/>
    <w:rsid w:val="00C60120"/>
    <w:rsid w:val="00C6215B"/>
    <w:rsid w:val="00C64774"/>
    <w:rsid w:val="00C70195"/>
    <w:rsid w:val="00C725FD"/>
    <w:rsid w:val="00C750E0"/>
    <w:rsid w:val="00C756B9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C4C6A"/>
    <w:rsid w:val="00CC50B0"/>
    <w:rsid w:val="00CC653C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26699"/>
    <w:rsid w:val="00D30BF3"/>
    <w:rsid w:val="00D31DC5"/>
    <w:rsid w:val="00D324E1"/>
    <w:rsid w:val="00D333E4"/>
    <w:rsid w:val="00D36262"/>
    <w:rsid w:val="00D41971"/>
    <w:rsid w:val="00D42304"/>
    <w:rsid w:val="00D43735"/>
    <w:rsid w:val="00D44621"/>
    <w:rsid w:val="00D4794A"/>
    <w:rsid w:val="00D52921"/>
    <w:rsid w:val="00D5538C"/>
    <w:rsid w:val="00D56BDA"/>
    <w:rsid w:val="00D64321"/>
    <w:rsid w:val="00D66580"/>
    <w:rsid w:val="00D71EE6"/>
    <w:rsid w:val="00D7546D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1B7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07AB"/>
    <w:rsid w:val="00E11CE0"/>
    <w:rsid w:val="00E11FD3"/>
    <w:rsid w:val="00E22D7D"/>
    <w:rsid w:val="00E3310E"/>
    <w:rsid w:val="00E337AE"/>
    <w:rsid w:val="00E367C5"/>
    <w:rsid w:val="00E435F1"/>
    <w:rsid w:val="00E43FD9"/>
    <w:rsid w:val="00E51140"/>
    <w:rsid w:val="00E5142C"/>
    <w:rsid w:val="00E53E5B"/>
    <w:rsid w:val="00E54B79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11433"/>
    <w:rsid w:val="00F213EF"/>
    <w:rsid w:val="00F21ED0"/>
    <w:rsid w:val="00F22CF5"/>
    <w:rsid w:val="00F260B2"/>
    <w:rsid w:val="00F26DC8"/>
    <w:rsid w:val="00F3751E"/>
    <w:rsid w:val="00F44886"/>
    <w:rsid w:val="00F45A70"/>
    <w:rsid w:val="00F477F5"/>
    <w:rsid w:val="00F47F87"/>
    <w:rsid w:val="00F53B30"/>
    <w:rsid w:val="00F556FB"/>
    <w:rsid w:val="00F56A78"/>
    <w:rsid w:val="00F60F6C"/>
    <w:rsid w:val="00F73937"/>
    <w:rsid w:val="00F739EB"/>
    <w:rsid w:val="00F75208"/>
    <w:rsid w:val="00F8326A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26699"/>
    <w:pPr>
      <w:ind w:left="720"/>
      <w:contextualSpacing/>
    </w:pPr>
  </w:style>
  <w:style w:type="paragraph" w:styleId="Default" w:customStyle="true">
    <w:name w:val="Default"/>
    <w:rsid w:val="009722C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Bezproreda">
    <w:name w:val="No Spacing"/>
    <w:uiPriority w:val="1"/>
    <w:qFormat/>
    <w:rsid w:val="00DD61B7"/>
    <w:rPr>
      <w:rFonts w:eastAsiaTheme="minorHAnsi" w:cstheme="minorBidi"/>
      <w:sz w:val="24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01D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1D9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1D9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1D9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1D9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26699"/>
    <w:pPr>
      <w:ind w:left="720"/>
      <w:contextualSpacing/>
    </w:pPr>
  </w:style>
  <w:style w:customStyle="1" w:styleId="Default" w:type="paragraph">
    <w:name w:val="Default"/>
    <w:rsid w:val="009722C4"/>
    <w:pPr>
      <w:autoSpaceDE w:val="0"/>
      <w:autoSpaceDN w:val="0"/>
      <w:adjustRightInd w:val="0"/>
    </w:pPr>
    <w:rPr>
      <w:color w:val="000000"/>
      <w:sz w:val="24"/>
      <w:szCs w:val="24"/>
    </w:rPr>
  </w:style>
  <w:style w:styleId="Bezproreda" w:type="paragraph">
    <w:name w:val="No Spacing"/>
    <w:uiPriority w:val="1"/>
    <w:qFormat/>
    <w:rsid w:val="00DD61B7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1D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D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D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D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D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3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834897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  <w:div w:id="17183600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</w:divsChild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siječnja 2020.</izvorni_sadrzaj>
    <derivirana_varijabla naziv="DomainObject.DatumDonosenjaOdluke_1">30.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2019.</izvorni_sadrzaj>
    <derivirana_varijabla naziv="DomainObject.Predmet.DatumOsnivanja_1">10.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St-1331/2019</izvorni_sadrzaj>
    <derivirana_varijabla naziv="DomainObject.Predmet.OznakaBroj_1">St-1331/2019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SOKOL - KIM trgovina i usluge d.o.o. u stečaju</izvorni_sadrzaj>
    <derivirana_varijabla naziv="DomainObject.Predmet.ProtustrankaFormated_1">  Stečajna masa iza SOKOL - KIM trgovina i usluge d.o.o. u stečaju</derivirana_varijabla>
  </DomainObject.Predmet.ProtustrankaFormated>
  <DomainObject.Predmet.ProtustrankaFormatedOIB>
    <izvorni_sadrzaj>  Stečajna masa iza SOKOL - KIM trgovina i usluge d.o.o. u stečaju, OIB 86284156925</izvorni_sadrzaj>
    <derivirana_varijabla naziv="DomainObject.Predmet.ProtustrankaFormatedOIB_1">  Stečajna masa iza SOKOL - KIM trgovina i usluge d.o.o. u stečaju, OIB 86284156925</derivirana_varijabla>
  </DomainObject.Predmet.ProtustrankaFormatedOIB>
  <DomainObject.Predmet.ProtustrankaFormatedWithAdress>
    <izvorni_sadrzaj> Stečajna masa iza SOKOL - KIM trgovina i usluge d.o.o. u stečaju, Radnička cesta 52, 10000 Zagreb</izvorni_sadrzaj>
    <derivirana_varijabla naziv="DomainObject.Predmet.ProtustrankaFormatedWithAdress_1"> Stečajna masa iza SOKOL - KIM trgovina i usluge d.o.o. u stečaju, Radnička cesta 52, 10000 Zagreb</derivirana_varijabla>
  </DomainObject.Predmet.ProtustrankaFormatedWithAdress>
  <DomainObject.Predmet.ProtustrankaFormatedWithAdressOIB>
    <izvorni_sadrzaj> Stečajna masa iza SOKOL - KIM trgovina i usluge d.o.o. u stečaju, OIB 86284156925, Radnička cesta 52, 10000 Zagreb</izvorni_sadrzaj>
    <derivirana_varijabla naziv="DomainObject.Predmet.ProtustrankaFormatedWithAdressOIB_1"> Stečajna masa iza SOKOL - KIM trgovina i usluge d.o.o. u stečaju, OIB 86284156925, Radnička cesta 52, 10000 Zagreb</derivirana_varijabla>
  </DomainObject.Predmet.ProtustrankaFormatedWithAdressOIB>
  <DomainObject.Predmet.ProtustrankaWithAdress>
    <izvorni_sadrzaj>Stečajna masa iza SOKOL - KIM trgovina i usluge d.o.o. u stečaju Radnička cesta 52, 10000 Zagreb</izvorni_sadrzaj>
    <derivirana_varijabla naziv="DomainObject.Predmet.ProtustrankaWithAdress_1">Stečajna masa iza SOKOL - KIM trgovina i usluge d.o.o. u stečaju Radnička cesta 52, 10000 Zagreb</derivirana_varijabla>
  </DomainObject.Predmet.ProtustrankaWithAdress>
  <DomainObject.Predmet.ProtustrankaWithAdressOIB>
    <izvorni_sadrzaj>Stečajna masa iza SOKOL - KIM trgovina i usluge d.o.o. u stečaju, OIB 86284156925, Radnička cesta 52, 10000 Zagreb</izvorni_sadrzaj>
    <derivirana_varijabla naziv="DomainObject.Predmet.ProtustrankaWithAdressOIB_1">Stečajna masa iza SOKOL - KIM trgovina i usluge d.o.o. u stečaju, OIB 86284156925, Radnička cesta 52, 10000 Zagreb</derivirana_varijabla>
  </DomainObject.Predmet.ProtustrankaWithAdressOIB>
  <DomainObject.Predmet.ProtustrankaNazivFormated>
    <izvorni_sadrzaj>Stečajna masa iza SOKOL - KIM trgovina i usluge d.o.o. u stečaju</izvorni_sadrzaj>
    <derivirana_varijabla naziv="DomainObject.Predmet.ProtustrankaNazivFormated_1">Stečajna masa iza SOKOL - KIM trgovina i usluge d.o.o. u stečaju</derivirana_varijabla>
  </DomainObject.Predmet.ProtustrankaNazivFormated>
  <DomainObject.Predmet.ProtustrankaNazivFormatedOIB>
    <izvorni_sadrzaj>Stečajna masa iza SOKOL - KIM trgovina i usluge d.o.o. u stečaju, OIB 86284156925</izvorni_sadrzaj>
    <derivirana_varijabla naziv="DomainObject.Predmet.ProtustrankaNazivFormatedOIB_1">Stečajna masa iza SOKOL - KIM trgovina i usluge d.o.o. u stečaju, OIB 86284156925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1, 10000 Zagreb; Sberbank d.d., Varšavska 9, 10000 Zagreb</izvorni_sadrzaj>
    <derivirana_varijabla naziv="DomainObject.Predmet.StrankaFormatedWithAdress_1"> FINA Regionalni centar Zagreb, Trg svibanjskih žrtava 1995.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</izvorni_sadrzaj>
    <derivirana_varijabla naziv="DomainObject.Predmet.StrankaFormatedWithAdressOIB_1"> FINA Regionalni centar Zagreb, OIB 85821130368, Trg svibanjskih žrtava 1995.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</item>
    </izvorni_sadrzaj>
    <derivirana_varijabla naziv="DomainObject.Predmet.StrankaListFormatedWithAdress_1">
      <item>FINA Regionalni centar Zagreb, Trg svibanjskih žrtava 1995.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Stečajna masa iza SOKOL - KIM trgovina i usluge d.o.o. u stečaju</item>
    </izvorni_sadrzaj>
    <derivirana_varijabla naziv="DomainObject.Predmet.ProtuStrankaListFormated_1">
      <item>Stečajna masa iza SOKOL - KIM trgovina i usluge d.o.o. u stečaju</item>
    </derivirana_varijabla>
  </DomainObject.Predmet.ProtuStrankaListFormated>
  <DomainObject.Predmet.ProtuStrankaListFormatedOIB>
    <izvorni_sadrzaj>
      <item>Stečajna masa iza SOKOL - KIM trgovina i usluge d.o.o. u stečaju, OIB 86284156925</item>
    </izvorni_sadrzaj>
    <derivirana_varijabla naziv="DomainObject.Predmet.ProtuStrankaListFormatedOIB_1">
      <item>Stečajna masa iza SOKOL - KIM trgovina i usluge d.o.o. u stečaju, OIB 86284156925</item>
    </derivirana_varijabla>
  </DomainObject.Predmet.ProtuStrankaListFormatedOIB>
  <DomainObject.Predmet.ProtuStrankaListFormatedWithAdress>
    <izvorni_sadrzaj>
      <item>Stečajna masa iza SOKOL - KIM trgovina i usluge d.o.o. u stečaju, Radnička cesta 52, 10000 Zagreb</item>
    </izvorni_sadrzaj>
    <derivirana_varijabla naziv="DomainObject.Predmet.ProtuStrankaListFormatedWithAdress_1">
      <item>Stečajna masa iza SOKOL - KIM trgovina i usluge d.o.o. u stečaju, Radnička cesta 52, 10000 Zagreb</item>
    </derivirana_varijabla>
  </DomainObject.Predmet.ProtuStrankaListFormatedWithAdress>
  <DomainObject.Predmet.ProtuStrankaListFormatedWithAdressOIB>
    <izvorni_sadrzaj>
      <item>Stečajna masa iza SOKOL - KIM trgovina i usluge d.o.o. u stečaju, OIB 86284156925, Radnička cesta 52, 10000 Zagreb</item>
    </izvorni_sadrzaj>
    <derivirana_varijabla naziv="DomainObject.Predmet.ProtuStrankaListFormatedWithAdressOIB_1">
      <item>Stečajna masa iza SOKOL - KIM trgovina i usluge d.o.o. u stečaju, OIB 86284156925, Radnička cesta 52, 10000 Zagreb</item>
    </derivirana_varijabla>
  </DomainObject.Predmet.ProtuStrankaListFormatedWithAdressOIB>
  <DomainObject.Predmet.ProtuStrankaListNazivFormated>
    <izvorni_sadrzaj>
      <item>Stečajna masa iza SOKOL - KIM trgovina i usluge d.o.o. u stečaju</item>
    </izvorni_sadrzaj>
    <derivirana_varijabla naziv="DomainObject.Predmet.ProtuStrankaListNazivFormated_1">
      <item>Stečajna masa iza SOKOL - KIM trgovina i usluge d.o.o. u stečaju</item>
    </derivirana_varijabla>
  </DomainObject.Predmet.ProtuStrankaListNazivFormated>
  <DomainObject.Predmet.ProtuStrankaListNazivFormatedOIB>
    <izvorni_sadrzaj>
      <item>Stečajna masa iza SOKOL - KIM trgovina i usluge d.o.o. u stečaju, OIB 86284156925</item>
    </izvorni_sadrzaj>
    <derivirana_varijabla naziv="DomainObject.Predmet.ProtuStrankaListNazivFormatedOIB_1">
      <item>Stečajna masa iza SOKOL - KIM trgovina i usluge d.o.o. u stečaju, OIB 86284156925</item>
    </derivirana_varijabla>
  </DomainObject.Predmet.ProtuStrankaListNazivFormatedOIB>
  <DomainObject.Predmet.OstaliListFormated>
    <izvorni_sadrzaj>
      <item>Mićo Ljubenko</item>
      <item>MLADEN GALIĆ</item>
    </izvorni_sadrzaj>
    <derivirana_varijabla naziv="DomainObject.Predmet.OstaliListFormated_1">
      <item>Mićo Ljubenko</item>
      <item>MLADEN GALIĆ</item>
    </derivirana_varijabla>
  </DomainObject.Predmet.OstaliListFormated>
  <DomainObject.Predmet.OstaliListFormatedOIB>
    <izvorni_sadrzaj>
      <item>Mićo Ljubenko, OIB 74664758370</item>
      <item>MLADEN GALIĆ</item>
    </izvorni_sadrzaj>
    <derivirana_varijabla naziv="DomainObject.Predmet.OstaliListFormatedOIB_1">
      <item>Mićo Ljubenko, OIB 74664758370</item>
      <item>MLADEN GALIĆ</item>
    </derivirana_varijabla>
  </DomainObject.Predmet.OstaliListFormatedOIB>
  <DomainObject.Predmet.OstaliListFormatedWithAdress>
    <izvorni_sadrzaj>
      <item>Mićo Ljubenko, Branimirova 29, Branimir centar-ulaz Draškovićeva, p.p. 488, 10000 Zagreb</item>
      <item>MLADEN GALIĆ, Vukovićeva 11, 10000 Zagreb</item>
    </izvorni_sadrzaj>
    <derivirana_varijabla naziv="DomainObject.Predmet.OstaliListFormatedWithAdress_1">
      <item>Mićo Ljubenko, Branimirova 29, Branimir centar-ulaz Draškovićeva, p.p. 488, 10000 Zagreb</item>
      <item>MLADEN GALIĆ, Vukovićeva 11, 10000 Zagreb</item>
    </derivirana_varijabla>
  </DomainObject.Predmet.OstaliListFormatedWithAdress>
  <DomainObject.Predmet.OstaliListFormatedWithAdressOIB>
    <izvorni_sadrzaj>
      <item>Mićo Ljubenko, OIB 74664758370, Branimirova 29, Branimir centar-ulaz Draškovićeva, p.p. 488, 10000 Zagreb</item>
      <item>MLADEN GALIĆ, Vukovićeva 11, 10000 Zagreb</item>
    </izvorni_sadrzaj>
    <derivirana_varijabla naziv="DomainObject.Predmet.OstaliListFormatedWithAdressOIB_1">
      <item>Mićo Ljubenko, OIB 74664758370, Branimirova 29, Branimir centar-ulaz Draškovićeva, p.p. 488, 10000 Zagreb</item>
      <item>MLADEN GALIĆ, Vukovićeva 11, 10000 Zagreb</item>
    </derivirana_varijabla>
  </DomainObject.Predmet.OstaliListFormatedWithAdressOIB>
  <DomainObject.Predmet.OstaliListNazivFormated>
    <izvorni_sadrzaj>
      <item>Mićo Ljubenko</item>
      <item>MLADEN GALIĆ</item>
    </izvorni_sadrzaj>
    <derivirana_varijabla naziv="DomainObject.Predmet.OstaliListNazivFormated_1">
      <item>Mićo Ljubenko</item>
      <item>MLADEN GALIĆ</item>
    </derivirana_varijabla>
  </DomainObject.Predmet.OstaliListNazivFormated>
  <DomainObject.Predmet.OstaliListNazivFormatedOIB>
    <izvorni_sadrzaj>
      <item>Mićo Ljubenko, OIB 74664758370</item>
      <item>MLADEN GALIĆ</item>
    </izvorni_sadrzaj>
    <derivirana_varijabla naziv="DomainObject.Predmet.OstaliListNazivFormatedOIB_1">
      <item>Mićo Ljubenko, OIB 74664758370</item>
      <item>MLADEN GALIĆ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siječnja 2020.</izvorni_sadrzaj>
    <derivirana_varijabla naziv="DomainObject.Datum_1">30.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SOKOL - KIM trgovina i usluge d.o.o. u stečaju</izvorni_sadrzaj>
    <derivirana_varijabla naziv="DomainObject.Predmet.ProtustrankaIDrugi_1">Stečajna masa iza SOKOL - KIM trgovina i usluge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SOKOL - KIM trgovina i usluge d.o.o. u stečaju, OIB 86284156925, Radnička cesta 52, 10000 Zagreb</izvorni_sadrzaj>
    <derivirana_varijabla naziv="DomainObject.Predmet.ProtustrankaIDrugiAdressOIB_1">Stečajna masa iza SOKOL - KIM trgovina i usluge d.o.o. u stečaju, OIB 86284156925,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SOKOL - KIM trgovina i usluge d.o.o. u stečaju</item>
      <item>Mićo Ljubenko</item>
      <item>MLADEN GALIĆ</item>
      <item>FINA Regionalni centar Zagreb</item>
      <item>Sberbank d.d.</item>
    </izvorni_sadrzaj>
    <derivirana_varijabla naziv="DomainObject.Predmet.SudioniciListNaziv_1">
      <item>Stečajna masa iza SOKOL - KIM trgovina i usluge d.o.o. u stečaju</item>
      <item>Mićo Ljubenko</item>
      <item>MLADEN GALIĆ</item>
      <item>FINA Regionalni centar Zagreb</item>
      <item>Sberbank d.d.</item>
    </derivirana_varijabla>
  </DomainObject.Predmet.SudioniciListNaziv>
  <DomainObject.Predmet.SudioniciListAdressOIB>
    <izvorni_sadrzaj>
      <item>Stečajna masa iza SOKOL - KIM trgovina i usluge d.o.o. u stečaju, OIB 86284156925, Radnička cesta 52,10000 Zagreb</item>
      <item>Mićo Ljubenko, OIB 74664758370, Branimirova 29, Branimir centar-ulaz Draškovićeva, p.p. 488,10000 Zagreb</item>
      <item>MLADEN GALIĆ, Vukovićeva 11,10000 Zagreb</item>
      <item>FINA Regionalni centar Zagreb, OIB 85821130368, Trg svibanjskih žrtava 1995. 1,10000 Zagreb</item>
      <item>Sberbank d.d., OIB 78427478595, Varšavska 9,10000 Zagreb</item>
    </izvorni_sadrzaj>
    <derivirana_varijabla naziv="DomainObject.Predmet.SudioniciListAdressOIB_1">
      <item>Stečajna masa iza SOKOL - KIM trgovina i usluge d.o.o. u stečaju, OIB 86284156925, Radnička cesta 52,10000 Zagreb</item>
      <item>Mićo Ljubenko, OIB 74664758370, Branimirova 29, Branimir centar-ulaz Draškovićeva, p.p. 488,10000 Zagreb</item>
      <item>MLADEN GALIĆ, Vukovićeva 11,10000 Zagreb</item>
      <item>FINA Regionalni centar Zagreb, OIB 85821130368, Trg svibanjskih žrtava 1995. 1,10000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86284156925</item>
      <item>, OIB 74664758370</item>
      <item>, OIB null</item>
      <item>, OIB 85821130368</item>
      <item>, OIB 78427478595</item>
    </izvorni_sadrzaj>
    <derivirana_varijabla naziv="DomainObject.Predmet.SudioniciListNazivOIB_1">
      <item>, OIB 86284156925</item>
      <item>, OIB 74664758370</item>
      <item>, OIB null</item>
      <item>, OIB 85821130368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Radnička cesta 52, 10000 Zagreb</item>
    </izvorni_sadrzaj>
    <derivirana_varijabla naziv="DomainObject.Predmet.StecajniUpraviteljiListAddressOIB_1">
      <item>Stjepan Lović, OIB 25964288839, Radnička cesta 52,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St-1331/2019-5</izvorni_sadrzaj>
    <derivirana_varijabla naziv="DomainObject.PredzadnjaOdlukaIzPredmeta.Oznaka_1">St-1331/2019-5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2015.</izvorni_sadrzaj>
    <derivirana_varijabla naziv="DomainObject.Predmet.DatumPocetkaProcesa_1">30.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91</properties:Words>
  <properties:Characters>526</properties:Characters>
  <properties:Lines>40</properties:Lines>
  <properties:Paragraphs>13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2020-01-30T10:41:00Z</dcterms:created>
  <dc:creator>Korisnik</dc:creator>
  <cp:lastModifiedBy>Mirjana Gašparić</cp:lastModifiedBy>
  <cp:lastPrinted>2019-02-21T07:32:00Z</cp:lastPrinted>
  <dcterms:modified xmlns:xsi="http://www.w3.org/2001/XMLSchema-instance" xsi:type="dcterms:W3CDTF">2020-01-30T10:48:00Z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Službena bilješka (St-1331-19 SLUŽ.BILJ..docx)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